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 xml:space="preserve">Formulier 3 - </w:t>
      </w:r>
      <w:r w:rsidR="00C57087">
        <w:rPr>
          <w:b/>
        </w:rPr>
        <w:t>O</w:t>
      </w:r>
      <w:r w:rsidRPr="00F347BE">
        <w:rPr>
          <w:b/>
        </w:rPr>
        <w:t>pgave referenties</w:t>
      </w:r>
    </w:p>
    <w:p w:rsidR="00FD7D1E" w:rsidRPr="00FD7D1E" w:rsidRDefault="00FD7D1E" w:rsidP="00FD7D1E"/>
    <w:p w:rsidR="00FD7D1E" w:rsidRDefault="00E45ADD" w:rsidP="00FD7D1E">
      <w:pPr>
        <w:suppressAutoHyphens/>
      </w:pPr>
      <w:r w:rsidRPr="00E45ADD">
        <w:t>Behoort bij aanbesteding CAR Verzekering – INK2022.272.</w:t>
      </w:r>
    </w:p>
    <w:p w:rsidR="00E45ADD" w:rsidRDefault="00E45ADD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3"/>
        <w:gridCol w:w="4413"/>
      </w:tblGrid>
      <w:tr w:rsidR="00FD7D1E" w:rsidRPr="008341A2" w:rsidTr="00E45A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</w:tcPr>
          <w:p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700" w:type="pct"/>
            <w:gridSpan w:val="2"/>
          </w:tcPr>
          <w:p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FD7D1E" w:rsidRPr="008341A2" w:rsidRDefault="00FD7D1E" w:rsidP="00013EF4">
            <w:r w:rsidRPr="008341A2">
              <w:t>Referentieproject bij kerncompetentie:</w:t>
            </w:r>
          </w:p>
          <w:p w:rsidR="00FD7D1E" w:rsidRPr="001B4147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E45ADD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r w:rsidR="00E45ADD">
              <w:rPr>
                <w:b w:val="0"/>
              </w:rPr>
              <w:t xml:space="preserve">Ervaring </w:t>
            </w:r>
            <w:proofErr w:type="gramStart"/>
            <w:r w:rsidR="00E45ADD">
              <w:rPr>
                <w:b w:val="0"/>
              </w:rPr>
              <w:t>CAR verzekering</w:t>
            </w:r>
            <w:proofErr w:type="gramEnd"/>
          </w:p>
          <w:p w:rsidR="00FD7D1E" w:rsidRPr="007700CA" w:rsidRDefault="00FD7D1E" w:rsidP="00013EF4">
            <w:pPr>
              <w:rPr>
                <w:b w:val="0"/>
              </w:rPr>
            </w:pP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FD7D1E" w:rsidP="00013EF4">
            <w:r w:rsidRPr="008341A2">
              <w:t>1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45ADD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45ADD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FD7D1E" w:rsidP="00013EF4">
            <w:r w:rsidRPr="008341A2">
              <w:t>2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2B1465" w:rsidP="00013EF4">
            <w:r>
              <w:t>3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45ADD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45ADD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45ADD">
              <w:fldChar w:fldCharType="separate"/>
            </w:r>
            <w:r w:rsidRPr="008341A2">
              <w:fldChar w:fldCharType="end"/>
            </w:r>
            <w:r w:rsidRPr="008341A2">
              <w:t xml:space="preserve"> </w:t>
            </w:r>
            <w:proofErr w:type="spellStart"/>
            <w:r w:rsidRPr="008341A2">
              <w:t>Combinant</w:t>
            </w:r>
            <w:proofErr w:type="spellEnd"/>
            <w:r w:rsidRPr="008341A2">
              <w:t xml:space="preserve"> </w:t>
            </w:r>
          </w:p>
          <w:p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E45ADD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E45ADD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45ADD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 de volgende redenen wordt deze referentieopdracht ingezet (uit deze motivatie moet blijken dat de kerncompetentie aangetoond is met deze referentieopdracht):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E4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:rsidR="00FD7D1E" w:rsidRPr="008341A2" w:rsidRDefault="002B1465" w:rsidP="00013EF4">
            <w:r>
              <w:lastRenderedPageBreak/>
              <w:t>4</w:t>
            </w:r>
          </w:p>
        </w:tc>
        <w:tc>
          <w:tcPr>
            <w:tcW w:w="1106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1465">
              <w:t xml:space="preserve">paragraaf </w:t>
            </w:r>
            <w:r w:rsidRPr="00E45ADD">
              <w:t>4.3</w:t>
            </w:r>
            <w:r w:rsidR="00E45ADD">
              <w:t>.</w:t>
            </w:r>
            <w:bookmarkStart w:id="0" w:name="_GoBack"/>
            <w:bookmarkEnd w:id="0"/>
            <w:r w:rsidRPr="002B1465">
              <w:t xml:space="preserve">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45ADD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45ADD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:rsidR="002B1465" w:rsidRDefault="002B1465" w:rsidP="00FD7D1E">
      <w:pPr>
        <w:suppressAutoHyphens/>
        <w:rPr>
          <w:lang w:eastAsia="en-US"/>
        </w:rPr>
      </w:pPr>
    </w:p>
    <w:p w:rsidR="00C540DF" w:rsidRDefault="00C540DF" w:rsidP="00C540D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:rsidR="00C540DF" w:rsidRDefault="00C540DF" w:rsidP="00C540DF">
      <w:pPr>
        <w:spacing w:line="240" w:lineRule="atLeast"/>
      </w:pPr>
      <w:bookmarkStart w:id="1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540DF" w:rsidTr="00C540D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bookmarkEnd w:id="1"/>
    </w:tbl>
    <w:p w:rsidR="00C540DF" w:rsidRDefault="00C540DF" w:rsidP="00C540DF"/>
    <w:p w:rsidR="00C540DF" w:rsidRDefault="00C540DF" w:rsidP="00C540DF">
      <w:pPr>
        <w:suppressAutoHyphens/>
        <w:rPr>
          <w:lang w:eastAsia="en-US"/>
        </w:rPr>
      </w:pPr>
    </w:p>
    <w:p w:rsidR="00743CDB" w:rsidRPr="00FD7D1E" w:rsidRDefault="00743CDB" w:rsidP="00C540DF">
      <w:pPr>
        <w:spacing w:line="240" w:lineRule="atLeast"/>
      </w:pPr>
    </w:p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ACA" w:rsidRDefault="00101ACA" w:rsidP="00AF32D1">
      <w:pPr>
        <w:spacing w:line="240" w:lineRule="auto"/>
      </w:pPr>
      <w:r>
        <w:separator/>
      </w:r>
    </w:p>
  </w:endnote>
  <w:endnote w:type="continuationSeparator" w:id="0">
    <w:p w:rsidR="00101ACA" w:rsidRDefault="00101ACA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ACA" w:rsidRDefault="00101ACA" w:rsidP="00AF32D1">
      <w:pPr>
        <w:spacing w:line="240" w:lineRule="auto"/>
      </w:pPr>
      <w:r>
        <w:separator/>
      </w:r>
    </w:p>
  </w:footnote>
  <w:footnote w:type="continuationSeparator" w:id="0">
    <w:p w:rsidR="00101ACA" w:rsidRDefault="00101ACA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E45ADD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E45ADD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E45ADD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01ACA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755E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540DF"/>
    <w:rsid w:val="00C57087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5ADD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6A13"/>
    <w:rsid w:val="00EF6609"/>
    <w:rsid w:val="00F035FE"/>
    <w:rsid w:val="00F05A8C"/>
    <w:rsid w:val="00F069CB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F188224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fa0a1840-3a9a-4cb3-947f-d4d7fb553cb5"/>
    <ds:schemaRef ds:uri="5e441efc-6006-434a-a17f-cb80a7bc997c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E582AF-31DB-46CD-A578-CEC2FD75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ECF36029.dotm</Template>
  <TotalTime>19</TotalTime>
  <Pages>2</Pages>
  <Words>294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6</cp:revision>
  <cp:lastPrinted>2020-07-15T11:13:00Z</cp:lastPrinted>
  <dcterms:created xsi:type="dcterms:W3CDTF">2021-08-06T13:05:00Z</dcterms:created>
  <dcterms:modified xsi:type="dcterms:W3CDTF">2022-04-29T13:07:00Z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